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8B610D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B301A9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1D647C">
              <w:t>Новак</w:t>
            </w:r>
            <w:proofErr w:type="spellEnd"/>
            <w:r w:rsidR="001D647C">
              <w:t xml:space="preserve"> Н. М.</w:t>
            </w:r>
            <w:r w:rsidR="00B301A9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531B62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531B62">
              <w:rPr>
                <w:color w:val="000000" w:themeColor="text1"/>
              </w:rPr>
              <w:t>а</w:t>
            </w:r>
            <w:r w:rsidR="003643E7">
              <w:rPr>
                <w:color w:val="000000" w:themeColor="text1"/>
              </w:rPr>
              <w:t xml:space="preserve"> </w:t>
            </w:r>
            <w:r w:rsidR="00B301A9">
              <w:rPr>
                <w:color w:val="000000" w:themeColor="text1"/>
              </w:rPr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1D647C" w:rsidRDefault="00D25713" w:rsidP="001D647C">
      <w:pPr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1D647C">
        <w:t>Новак</w:t>
      </w:r>
      <w:proofErr w:type="spellEnd"/>
      <w:r w:rsidR="001D647C">
        <w:t xml:space="preserve"> Н. М. разрешение </w:t>
      </w:r>
      <w:r w:rsidR="001D647C" w:rsidRPr="009112FE">
        <w:t>на условно разрешенный вид и</w:t>
      </w:r>
      <w:r w:rsidR="001D647C" w:rsidRPr="009112FE">
        <w:t>с</w:t>
      </w:r>
      <w:r w:rsidR="001D647C" w:rsidRPr="009112FE">
        <w:t>пользования земельного участка</w:t>
      </w:r>
      <w:r w:rsidR="001D647C">
        <w:t xml:space="preserve"> с кадастровым номером 54:35:061800:4 площадью 922 кв. м с местоположением: у</w:t>
      </w:r>
      <w:r w:rsidR="001D647C">
        <w:t>с</w:t>
      </w:r>
      <w:r w:rsidR="001D647C">
        <w:t>тановлено относительно ориентира, расположенного в границах участка, ориентир – индивидуальный жилой дом, по адресу: Российская Федерация, Нов</w:t>
      </w:r>
      <w:r w:rsidR="001D647C">
        <w:t>о</w:t>
      </w:r>
      <w:r w:rsidR="001D647C">
        <w:t>сибирская область, город Новосибирск, ул. Клубная, дом 26 и объекта кап</w:t>
      </w:r>
      <w:r w:rsidR="001D647C">
        <w:t>и</w:t>
      </w:r>
      <w:r w:rsidR="001D647C">
        <w:t xml:space="preserve">тального строительства </w:t>
      </w:r>
      <w:r w:rsidR="001D647C" w:rsidRPr="00C20163">
        <w:t>(</w:t>
      </w:r>
      <w:r w:rsidR="001D647C" w:rsidRPr="009278A0">
        <w:t xml:space="preserve">зона специализированной общественной застройки (ОД-4), </w:t>
      </w:r>
      <w:proofErr w:type="spellStart"/>
      <w:r w:rsidR="001D647C" w:rsidRPr="009278A0">
        <w:t>подзона</w:t>
      </w:r>
      <w:proofErr w:type="spellEnd"/>
      <w:r w:rsidR="001D647C" w:rsidRPr="009278A0">
        <w:t xml:space="preserve"> специализирова</w:t>
      </w:r>
      <w:r w:rsidR="001D647C" w:rsidRPr="009278A0">
        <w:t>н</w:t>
      </w:r>
      <w:r w:rsidR="001D647C" w:rsidRPr="009278A0">
        <w:t>ной многоэтажной общественной</w:t>
      </w:r>
      <w:r w:rsidR="001D647C">
        <w:t xml:space="preserve"> </w:t>
      </w:r>
      <w:r w:rsidR="001D647C" w:rsidRPr="009278A0">
        <w:t>застройки (ОД-4.3)</w:t>
      </w:r>
      <w:r w:rsidR="001D647C" w:rsidRPr="00C20163">
        <w:t>)</w:t>
      </w:r>
      <w:r w:rsidR="001D647C" w:rsidRPr="00240AFC">
        <w:t xml:space="preserve"> </w:t>
      </w:r>
      <w:r w:rsidR="001D647C">
        <w:t xml:space="preserve">– </w:t>
      </w:r>
      <w:r w:rsidR="001D647C" w:rsidRPr="00E655EE">
        <w:t xml:space="preserve">«для индивидуального жилищного строительства (2.1) </w:t>
      </w:r>
      <w:r w:rsidR="001D647C">
        <w:t>–</w:t>
      </w:r>
      <w:r w:rsidR="001D647C" w:rsidRPr="00E655EE">
        <w:t xml:space="preserve"> индивидуал</w:t>
      </w:r>
      <w:r w:rsidR="001D647C" w:rsidRPr="00E655EE">
        <w:t>ь</w:t>
      </w:r>
      <w:r w:rsidR="001D647C" w:rsidRPr="00E655EE">
        <w:t>ные жилые дома».</w:t>
      </w:r>
    </w:p>
    <w:p w:rsidR="00FE2272" w:rsidRPr="0091260B" w:rsidRDefault="00645674" w:rsidP="001D647C">
      <w:pPr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54C" w:rsidRDefault="0093554C">
      <w:r>
        <w:separator/>
      </w:r>
    </w:p>
  </w:endnote>
  <w:endnote w:type="continuationSeparator" w:id="0">
    <w:p w:rsidR="0093554C" w:rsidRDefault="0093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54C" w:rsidRDefault="0093554C">
      <w:r>
        <w:separator/>
      </w:r>
    </w:p>
  </w:footnote>
  <w:footnote w:type="continuationSeparator" w:id="0">
    <w:p w:rsidR="0093554C" w:rsidRDefault="00935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8B610D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531B62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D647C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10D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F231ED-F777-418C-AACE-58BC70166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123</TotalTime>
  <Pages>1</Pages>
  <Words>224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72</cp:revision>
  <cp:lastPrinted>2020-02-25T03:17:00Z</cp:lastPrinted>
  <dcterms:created xsi:type="dcterms:W3CDTF">2023-05-10T04:37:00Z</dcterms:created>
  <dcterms:modified xsi:type="dcterms:W3CDTF">2026-06-03T05:05:00Z</dcterms:modified>
</cp:coreProperties>
</file>